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Sefton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Sefton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Sefton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Sefton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Sefton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Sefton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52.0% </w:t>
      </w:r>
      <w:r w:rsidRPr="004747BF">
        <w:rPr>
          <w:rFonts w:ascii="Libre Franklin Light" w:eastAsia="Times New Roman" w:hAnsi="Libre Franklin Light" w:cs="Calibri Light"/>
        </w:rPr>
        <w:t xml:space="preserve">of those respondents classified as PGSI 8+ in Sefton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Sefton is estimated to be </w:t>
      </w:r>
      <w:r w:rsidRPr="00773DF7">
        <w:rPr>
          <w:rFonts w:ascii="Libre Franklin Light" w:eastAsia="Times New Roman" w:hAnsi="Libre Franklin Light" w:cs="Calibri Light"/>
          <w:b/>
          <w:bCs/>
          <w:color w:val="C45911" w:themeColor="accent2" w:themeShade="BF"/>
        </w:rPr>
        <w:t xml:space="preserve">£5,215,897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Sefton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Sefton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Sefton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Sefton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ef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Sefton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ef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Sefton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Sefton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ef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Sefton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Sefton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Sefton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Sefton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Sefton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Sefton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£5,215,897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Sefton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£84,958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£1,756,988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£125,864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£35,399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£64,899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£3,147,789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£5,215,897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Sefton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Sefton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Sefton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Sefton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Sefton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Sefton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Sefton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Sefton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Sefton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Sefton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Sefton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Sefton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2A3BC9F-4073-4BD8-BB55-5F1C800D695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